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Amanda Kauane dos Santos Rodrigues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Amanda Kauane dos Santos Rodrigues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6B2E8D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1DF" w:rsidRDefault="00F971DF">
      <w:r>
        <w:separator/>
      </w:r>
    </w:p>
  </w:endnote>
  <w:endnote w:type="continuationSeparator" w:id="0">
    <w:p w:rsidR="00F971DF" w:rsidRDefault="00F9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1DF" w:rsidRDefault="00F971DF">
      <w:r>
        <w:separator/>
      </w:r>
    </w:p>
  </w:footnote>
  <w:footnote w:type="continuationSeparator" w:id="0">
    <w:p w:rsidR="00F971DF" w:rsidRDefault="00F97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3097A5F9" wp14:editId="44C71D1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25B4012E" wp14:editId="059E04E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1A2FA8F4" wp14:editId="31715C9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B2E8D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971DF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2015-08-18T15:25:00Z</dcterms:created>
  <dcterms:modified xsi:type="dcterms:W3CDTF">2015-08-18T15:25:00Z</dcterms:modified>
</cp:coreProperties>
</file>